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2EF" w:rsidRPr="006B39E8" w:rsidRDefault="009A52EF" w:rsidP="00DE76AE">
      <w:pPr>
        <w:jc w:val="right"/>
        <w:rPr>
          <w:b/>
          <w:sz w:val="22"/>
          <w:szCs w:val="22"/>
          <w:lang w:val="en-US"/>
        </w:rPr>
      </w:pPr>
    </w:p>
    <w:tbl>
      <w:tblPr>
        <w:tblW w:w="0" w:type="auto"/>
        <w:tblCellSpacing w:w="0" w:type="dxa"/>
        <w:tblLook w:val="00A0"/>
      </w:tblPr>
      <w:tblGrid>
        <w:gridCol w:w="9100"/>
      </w:tblGrid>
      <w:tr w:rsidR="009A52EF" w:rsidRPr="004615CD" w:rsidTr="004615CD">
        <w:trPr>
          <w:tblCellSpacing w:w="0" w:type="dxa"/>
        </w:trPr>
        <w:tc>
          <w:tcPr>
            <w:tcW w:w="91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jc w:val="center"/>
              <w:textAlignment w:val="center"/>
              <w:rPr>
                <w:b/>
                <w:sz w:val="24"/>
                <w:szCs w:val="22"/>
                <w:lang w:val="en-US" w:eastAsia="en-US"/>
              </w:rPr>
            </w:pPr>
            <w:r w:rsidRPr="004615CD">
              <w:rPr>
                <w:b/>
                <w:sz w:val="24"/>
                <w:szCs w:val="22"/>
                <w:lang w:val="en-US"/>
              </w:rPr>
              <w:t xml:space="preserve">ПРЕДСТАВЯНЕ НА УЧАСТНИК </w:t>
            </w:r>
          </w:p>
        </w:tc>
      </w:tr>
      <w:tr w:rsidR="009A52EF" w:rsidRPr="0006125C" w:rsidTr="004615CD">
        <w:trPr>
          <w:tblCellSpacing w:w="0" w:type="dxa"/>
        </w:trPr>
        <w:tc>
          <w:tcPr>
            <w:tcW w:w="91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06125C" w:rsidRDefault="009A52EF" w:rsidP="000D283B">
            <w:pPr>
              <w:jc w:val="center"/>
              <w:textAlignment w:val="center"/>
              <w:rPr>
                <w:b/>
                <w:sz w:val="22"/>
                <w:lang w:val="bg-BG"/>
              </w:rPr>
            </w:pPr>
            <w:r w:rsidRPr="0006125C">
              <w:rPr>
                <w:b/>
                <w:sz w:val="22"/>
                <w:lang w:val="en-US"/>
              </w:rPr>
              <w:t xml:space="preserve">в  процедура за възлагане на обществена поръчка с предмет </w:t>
            </w:r>
          </w:p>
          <w:p w:rsidR="009A52EF" w:rsidRDefault="009A52EF" w:rsidP="000D283B">
            <w:pPr>
              <w:jc w:val="center"/>
              <w:textAlignment w:val="center"/>
              <w:rPr>
                <w:b/>
                <w:sz w:val="22"/>
                <w:lang w:val="bg-BG"/>
              </w:rPr>
            </w:pPr>
            <w:r w:rsidRPr="00E54E83">
              <w:rPr>
                <w:b/>
                <w:sz w:val="22"/>
                <w:lang w:val="en-US"/>
              </w:rPr>
              <w:t>„Реализиране и излъчване на видео филм и подготовка и  публикуване на  тематични публикации на СНЦ „Местна инициативна група – Елхово“ за 2015 г.“</w:t>
            </w:r>
          </w:p>
          <w:p w:rsidR="009A52EF" w:rsidRPr="00E54E83" w:rsidRDefault="009A52EF" w:rsidP="000D283B">
            <w:pPr>
              <w:jc w:val="center"/>
              <w:textAlignment w:val="center"/>
              <w:rPr>
                <w:b/>
                <w:sz w:val="22"/>
                <w:szCs w:val="22"/>
                <w:lang w:val="bg-BG" w:eastAsia="en-US"/>
              </w:rPr>
            </w:pPr>
          </w:p>
        </w:tc>
      </w:tr>
      <w:tr w:rsidR="009A52EF" w:rsidRPr="004615CD" w:rsidTr="004615CD">
        <w:trPr>
          <w:tblCellSpacing w:w="0" w:type="dxa"/>
        </w:trPr>
        <w:tc>
          <w:tcPr>
            <w:tcW w:w="91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b/>
                <w:sz w:val="24"/>
                <w:szCs w:val="22"/>
                <w:lang w:val="en-US" w:eastAsia="en-US"/>
              </w:rPr>
            </w:pPr>
            <w:r w:rsidRPr="004615CD">
              <w:rPr>
                <w:b/>
                <w:sz w:val="24"/>
                <w:szCs w:val="22"/>
                <w:lang w:val="en-US"/>
              </w:rPr>
              <w:t>Административни сведения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91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281921" w:rsidRDefault="009A52EF">
            <w:pPr>
              <w:textAlignment w:val="center"/>
              <w:rPr>
                <w:sz w:val="24"/>
                <w:szCs w:val="22"/>
                <w:lang w:val="bg-BG" w:eastAsia="en-US"/>
              </w:rPr>
            </w:pPr>
            <w:r w:rsidRPr="004615CD">
              <w:rPr>
                <w:sz w:val="24"/>
                <w:szCs w:val="22"/>
                <w:lang w:val="en-US"/>
              </w:rPr>
              <w:t> </w:t>
            </w:r>
          </w:p>
        </w:tc>
      </w:tr>
    </w:tbl>
    <w:p w:rsidR="009A52EF" w:rsidRPr="004615CD" w:rsidRDefault="009A52EF" w:rsidP="000A7259">
      <w:pPr>
        <w:spacing w:after="120"/>
        <w:ind w:firstLine="1155"/>
        <w:textAlignment w:val="center"/>
        <w:rPr>
          <w:vanish/>
          <w:sz w:val="22"/>
          <w:szCs w:val="22"/>
          <w:lang w:eastAsia="en-US"/>
        </w:rPr>
      </w:pPr>
    </w:p>
    <w:tbl>
      <w:tblPr>
        <w:tblW w:w="0" w:type="auto"/>
        <w:tblCellSpacing w:w="0" w:type="dxa"/>
        <w:tblLook w:val="00A0"/>
      </w:tblPr>
      <w:tblGrid>
        <w:gridCol w:w="4708"/>
        <w:gridCol w:w="4422"/>
      </w:tblGrid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Наименование на участника:</w:t>
            </w:r>
          </w:p>
        </w:tc>
        <w:tc>
          <w:tcPr>
            <w:tcW w:w="44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 xml:space="preserve">ЕИК/БУЛСТАТ/ЕГН 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(</w:t>
            </w:r>
            <w:r w:rsidRPr="004946B1">
              <w:rPr>
                <w:lang w:val="en-US"/>
              </w:rPr>
              <w:t>или друга идентифицираща информация в съответствие със законодателството на държавата, в която участникът е установен)</w:t>
            </w:r>
            <w:r w:rsidRPr="004615CD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Седалище: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- пощенски код, населено място: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- ул./бул. №, блок №, вход, етаж: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Адрес за кореспонденция: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- пощенски код, населено място: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- ул./бул. №, блок №, вход, етаж: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Телефон: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Факс: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E-mail адрес: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</w:tbl>
    <w:p w:rsidR="009A52EF" w:rsidRPr="004615CD" w:rsidRDefault="009A52EF" w:rsidP="000A7259">
      <w:pPr>
        <w:spacing w:after="120"/>
        <w:ind w:firstLine="1155"/>
        <w:textAlignment w:val="center"/>
        <w:rPr>
          <w:vanish/>
          <w:sz w:val="22"/>
          <w:szCs w:val="22"/>
          <w:lang w:eastAsia="en-US"/>
        </w:rPr>
      </w:pPr>
    </w:p>
    <w:tbl>
      <w:tblPr>
        <w:tblW w:w="0" w:type="auto"/>
        <w:tblCellSpacing w:w="0" w:type="dxa"/>
        <w:tblLook w:val="00A0"/>
      </w:tblPr>
      <w:tblGrid>
        <w:gridCol w:w="9130"/>
      </w:tblGrid>
      <w:tr w:rsidR="009A52EF" w:rsidRPr="004615CD" w:rsidTr="000A7259">
        <w:trPr>
          <w:tblCellSpacing w:w="0" w:type="dxa"/>
        </w:trPr>
        <w:tc>
          <w:tcPr>
            <w:tcW w:w="119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(</w:t>
            </w:r>
            <w:r w:rsidRPr="004946B1">
              <w:rPr>
                <w:lang w:val="en-US"/>
              </w:rPr>
              <w:t>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9A52EF" w:rsidRPr="004615CD" w:rsidTr="000A7259">
        <w:trPr>
          <w:tblCellSpacing w:w="0" w:type="dxa"/>
        </w:trPr>
        <w:tc>
          <w:tcPr>
            <w:tcW w:w="11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Лица, представляващи участника по учредителен акт:</w:t>
            </w:r>
          </w:p>
        </w:tc>
      </w:tr>
      <w:tr w:rsidR="009A52EF" w:rsidRPr="004615CD" w:rsidTr="000A7259">
        <w:trPr>
          <w:tblCellSpacing w:w="0" w:type="dxa"/>
        </w:trPr>
        <w:tc>
          <w:tcPr>
            <w:tcW w:w="11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946B1" w:rsidRDefault="009A52EF">
            <w:pPr>
              <w:textAlignment w:val="center"/>
              <w:rPr>
                <w:lang w:val="en-US" w:eastAsia="en-US"/>
              </w:rPr>
            </w:pPr>
            <w:r w:rsidRPr="004946B1">
              <w:rPr>
                <w:lang w:val="en-US"/>
              </w:rPr>
              <w:t>(ако лицата са повече от едно, се добавя необходимият брой полета)</w:t>
            </w:r>
          </w:p>
        </w:tc>
      </w:tr>
    </w:tbl>
    <w:p w:rsidR="009A52EF" w:rsidRPr="004615CD" w:rsidRDefault="009A52EF" w:rsidP="000A7259">
      <w:pPr>
        <w:spacing w:after="120"/>
        <w:ind w:firstLine="1155"/>
        <w:textAlignment w:val="center"/>
        <w:rPr>
          <w:vanish/>
          <w:sz w:val="22"/>
          <w:szCs w:val="22"/>
          <w:lang w:eastAsia="en-US"/>
        </w:rPr>
      </w:pPr>
    </w:p>
    <w:tbl>
      <w:tblPr>
        <w:tblW w:w="0" w:type="auto"/>
        <w:tblCellSpacing w:w="0" w:type="dxa"/>
        <w:tblLayout w:type="fixed"/>
        <w:tblLook w:val="00A0"/>
      </w:tblPr>
      <w:tblGrid>
        <w:gridCol w:w="4708"/>
        <w:gridCol w:w="4422"/>
      </w:tblGrid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Трите имена, ЕГН, лична карта №, адрес</w:t>
            </w:r>
          </w:p>
        </w:tc>
        <w:tc>
          <w:tcPr>
            <w:tcW w:w="44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Трите имена, ЕГН, лична карта №, адрес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Трите имена, ЕГН, лична карта №, адрес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 xml:space="preserve">Участникът се представлява заедно или поотделно (невярното се зачертава) от следните 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1. ................................................................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лица: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2. ............................................................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 xml:space="preserve">Данни за банковата сметка: 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2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 w:rsidP="004615CD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Обслужваща банка: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2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 w:rsidP="004615CD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........................................................................................................................</w:t>
            </w:r>
            <w:r>
              <w:rPr>
                <w:sz w:val="22"/>
                <w:szCs w:val="22"/>
                <w:lang w:val="bg-BG"/>
              </w:rPr>
              <w:t>...........</w:t>
            </w:r>
            <w:r w:rsidRPr="004615CD">
              <w:rPr>
                <w:sz w:val="22"/>
                <w:szCs w:val="22"/>
                <w:lang w:val="en-US"/>
              </w:rPr>
              <w:t>...........................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 w:rsidP="004615CD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IBAN</w:t>
            </w:r>
            <w:r>
              <w:rPr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>
              <w:rPr>
                <w:sz w:val="22"/>
                <w:szCs w:val="22"/>
                <w:lang w:val="bg-BG"/>
              </w:rPr>
              <w:t>............</w:t>
            </w:r>
            <w:r w:rsidRPr="004615CD">
              <w:rPr>
                <w:sz w:val="22"/>
                <w:szCs w:val="22"/>
                <w:lang w:val="en-US"/>
              </w:rPr>
              <w:t>...................................................................................................................................</w:t>
            </w:r>
            <w:r>
              <w:rPr>
                <w:sz w:val="22"/>
                <w:szCs w:val="22"/>
                <w:lang w:val="bg-BG"/>
              </w:rPr>
              <w:t>...............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 w:rsidP="004615CD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BIC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 w:rsidP="004615CD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.........................................................................</w:t>
            </w:r>
            <w:r>
              <w:rPr>
                <w:sz w:val="22"/>
                <w:szCs w:val="22"/>
                <w:lang w:val="bg-BG"/>
              </w:rPr>
              <w:t>.....</w:t>
            </w:r>
          </w:p>
        </w:tc>
      </w:tr>
      <w:tr w:rsidR="009A52EF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Pr="004615CD" w:rsidRDefault="009A52EF" w:rsidP="004615CD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Титуляр на сметката: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2EF" w:rsidRDefault="009A52EF">
            <w:pPr>
              <w:textAlignment w:val="center"/>
              <w:rPr>
                <w:sz w:val="22"/>
                <w:szCs w:val="22"/>
                <w:lang w:val="bg-BG"/>
              </w:rPr>
            </w:pPr>
            <w:r w:rsidRPr="004615CD">
              <w:rPr>
                <w:sz w:val="22"/>
                <w:szCs w:val="22"/>
                <w:lang w:val="en-US"/>
              </w:rPr>
              <w:t> ...............................................................</w:t>
            </w:r>
            <w:r>
              <w:rPr>
                <w:sz w:val="22"/>
                <w:szCs w:val="22"/>
                <w:lang w:val="bg-BG"/>
              </w:rPr>
              <w:t>.....</w:t>
            </w:r>
            <w:r w:rsidRPr="004615CD">
              <w:rPr>
                <w:sz w:val="22"/>
                <w:szCs w:val="22"/>
                <w:lang w:val="en-US"/>
              </w:rPr>
              <w:t>..........</w:t>
            </w:r>
          </w:p>
          <w:p w:rsidR="009A52EF" w:rsidRPr="004615CD" w:rsidRDefault="009A52EF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............................................................</w:t>
            </w:r>
            <w:r>
              <w:rPr>
                <w:sz w:val="22"/>
                <w:szCs w:val="22"/>
                <w:lang w:val="bg-BG"/>
              </w:rPr>
              <w:t>......</w:t>
            </w:r>
            <w:r w:rsidRPr="004615CD">
              <w:rPr>
                <w:sz w:val="22"/>
                <w:szCs w:val="22"/>
                <w:lang w:val="en-US"/>
              </w:rPr>
              <w:t>.............</w:t>
            </w:r>
          </w:p>
        </w:tc>
      </w:tr>
    </w:tbl>
    <w:p w:rsidR="009A52EF" w:rsidRPr="004615CD" w:rsidRDefault="009A52EF" w:rsidP="000A7259">
      <w:pPr>
        <w:pStyle w:val="BodyText2"/>
        <w:spacing w:after="0" w:line="240" w:lineRule="auto"/>
        <w:ind w:firstLine="720"/>
        <w:jc w:val="both"/>
        <w:rPr>
          <w:sz w:val="22"/>
          <w:szCs w:val="22"/>
        </w:rPr>
      </w:pPr>
      <w:r w:rsidRPr="004615CD">
        <w:rPr>
          <w:sz w:val="22"/>
          <w:szCs w:val="22"/>
        </w:rPr>
        <w:t xml:space="preserve">Подпис на лицето, с представителна власт по закон или упълномощеното лице и печат на участника:  </w:t>
      </w:r>
    </w:p>
    <w:p w:rsidR="009A52EF" w:rsidRPr="004615CD" w:rsidRDefault="009A52EF" w:rsidP="000A7259">
      <w:pPr>
        <w:pStyle w:val="BodyText2"/>
        <w:spacing w:after="0" w:line="240" w:lineRule="auto"/>
        <w:ind w:firstLine="708"/>
        <w:rPr>
          <w:sz w:val="22"/>
          <w:szCs w:val="22"/>
        </w:rPr>
      </w:pPr>
      <w:r w:rsidRPr="004615CD">
        <w:rPr>
          <w:sz w:val="22"/>
          <w:szCs w:val="22"/>
        </w:rPr>
        <w:t>………………..……</w:t>
      </w:r>
      <w:r w:rsidRPr="004615CD">
        <w:rPr>
          <w:sz w:val="22"/>
          <w:szCs w:val="22"/>
          <w:lang w:val="bg-BG"/>
        </w:rPr>
        <w:t xml:space="preserve"> </w:t>
      </w:r>
      <w:r w:rsidRPr="004615CD">
        <w:rPr>
          <w:sz w:val="22"/>
          <w:szCs w:val="22"/>
          <w:lang w:val="bg-BG"/>
        </w:rPr>
        <w:tab/>
      </w:r>
      <w:r w:rsidRPr="004615CD">
        <w:rPr>
          <w:sz w:val="22"/>
          <w:szCs w:val="22"/>
          <w:lang w:val="bg-BG"/>
        </w:rPr>
        <w:tab/>
      </w:r>
      <w:r w:rsidRPr="004615CD">
        <w:rPr>
          <w:sz w:val="22"/>
          <w:szCs w:val="22"/>
          <w:lang w:val="bg-BG"/>
        </w:rPr>
        <w:tab/>
      </w:r>
      <w:r w:rsidRPr="004615CD">
        <w:rPr>
          <w:sz w:val="22"/>
          <w:szCs w:val="22"/>
          <w:lang w:val="bg-BG"/>
        </w:rPr>
        <w:tab/>
      </w:r>
      <w:r w:rsidRPr="004615CD">
        <w:rPr>
          <w:sz w:val="22"/>
          <w:szCs w:val="22"/>
        </w:rPr>
        <w:t>Дата: ………………………г.</w:t>
      </w:r>
    </w:p>
    <w:p w:rsidR="009A52EF" w:rsidRPr="004615CD" w:rsidRDefault="009A52EF" w:rsidP="00AD159F">
      <w:pPr>
        <w:pStyle w:val="BodyText2"/>
        <w:spacing w:after="0" w:line="240" w:lineRule="auto"/>
        <w:rPr>
          <w:sz w:val="22"/>
          <w:szCs w:val="22"/>
          <w:lang w:val="bg-BG"/>
        </w:rPr>
      </w:pPr>
      <w:r w:rsidRPr="004615CD">
        <w:t xml:space="preserve">                    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4615CD">
        <w:rPr>
          <w:i/>
        </w:rPr>
        <w:t>(дата на подписване)</w:t>
      </w:r>
    </w:p>
    <w:sectPr w:rsidR="009A52EF" w:rsidRPr="004615CD" w:rsidSect="004615CD">
      <w:headerReference w:type="default" r:id="rId7"/>
      <w:footerReference w:type="even" r:id="rId8"/>
      <w:footerReference w:type="default" r:id="rId9"/>
      <w:pgSz w:w="11906" w:h="16838"/>
      <w:pgMar w:top="899" w:right="1418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2EF" w:rsidRDefault="009A52EF">
      <w:r>
        <w:separator/>
      </w:r>
    </w:p>
  </w:endnote>
  <w:endnote w:type="continuationSeparator" w:id="0">
    <w:p w:rsidR="009A52EF" w:rsidRDefault="009A5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2EF" w:rsidRDefault="009A52EF" w:rsidP="002B61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A52EF" w:rsidRDefault="009A52EF" w:rsidP="002B616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2EF" w:rsidRDefault="009A52EF" w:rsidP="002B61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A52EF" w:rsidRDefault="009A52EF" w:rsidP="002B616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2EF" w:rsidRDefault="009A52EF">
      <w:r>
        <w:separator/>
      </w:r>
    </w:p>
  </w:footnote>
  <w:footnote w:type="continuationSeparator" w:id="0">
    <w:p w:rsidR="009A52EF" w:rsidRDefault="009A52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2EF" w:rsidRDefault="009A52EF" w:rsidP="00D143B1">
    <w:pPr>
      <w:pStyle w:val="Header"/>
      <w:jc w:val="right"/>
    </w:pPr>
    <w:r>
      <w:rPr>
        <w:lang w:val="bg-BG"/>
      </w:rPr>
      <w:t>Образец</w:t>
    </w:r>
    <w:r w:rsidRPr="00D143B1">
      <w:t xml:space="preserve"> № </w:t>
    </w:r>
    <w:r>
      <w:rPr>
        <w:lang w:val="en-US"/>
      </w:rPr>
      <w:t>2</w:t>
    </w:r>
    <w:r w:rsidRPr="00D143B1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6A42"/>
    <w:multiLevelType w:val="hybridMultilevel"/>
    <w:tmpl w:val="D18C82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2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A65C5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2A76C9"/>
    <w:multiLevelType w:val="hybridMultilevel"/>
    <w:tmpl w:val="944A6866"/>
    <w:lvl w:ilvl="0" w:tplc="0402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">
    <w:nsid w:val="0AF16E92"/>
    <w:multiLevelType w:val="hybridMultilevel"/>
    <w:tmpl w:val="1BD4FB96"/>
    <w:lvl w:ilvl="0" w:tplc="73F84F4C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25078A"/>
    <w:multiLevelType w:val="hybridMultilevel"/>
    <w:tmpl w:val="CB68F0FC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5366C50"/>
    <w:multiLevelType w:val="hybridMultilevel"/>
    <w:tmpl w:val="2738E816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70372F5"/>
    <w:multiLevelType w:val="hybridMultilevel"/>
    <w:tmpl w:val="AEDA591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973717"/>
    <w:multiLevelType w:val="hybridMultilevel"/>
    <w:tmpl w:val="4012730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A65C5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E0158C"/>
    <w:multiLevelType w:val="hybridMultilevel"/>
    <w:tmpl w:val="B66CBDC0"/>
    <w:lvl w:ilvl="0" w:tplc="0402000B">
      <w:start w:val="1"/>
      <w:numFmt w:val="bullet"/>
      <w:lvlText w:val="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8">
    <w:nsid w:val="36546B24"/>
    <w:multiLevelType w:val="hybridMultilevel"/>
    <w:tmpl w:val="CAEC7A34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D0075C"/>
    <w:multiLevelType w:val="hybridMultilevel"/>
    <w:tmpl w:val="EBDACA7C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6762701A"/>
    <w:multiLevelType w:val="hybridMultilevel"/>
    <w:tmpl w:val="C8FE7132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7DC301E0"/>
    <w:multiLevelType w:val="hybridMultilevel"/>
    <w:tmpl w:val="BCAA4CE0"/>
    <w:lvl w:ilvl="0" w:tplc="C5ACF3C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772"/>
        </w:tabs>
        <w:ind w:left="1772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92"/>
        </w:tabs>
        <w:ind w:left="24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12"/>
        </w:tabs>
        <w:ind w:left="32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32"/>
        </w:tabs>
        <w:ind w:left="3932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52"/>
        </w:tabs>
        <w:ind w:left="46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72"/>
        </w:tabs>
        <w:ind w:left="53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92"/>
        </w:tabs>
        <w:ind w:left="6092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12"/>
        </w:tabs>
        <w:ind w:left="681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9"/>
  </w:num>
  <w:num w:numId="7">
    <w:abstractNumId w:val="10"/>
  </w:num>
  <w:num w:numId="8">
    <w:abstractNumId w:val="5"/>
  </w:num>
  <w:num w:numId="9">
    <w:abstractNumId w:val="8"/>
  </w:num>
  <w:num w:numId="10">
    <w:abstractNumId w:val="11"/>
  </w:num>
  <w:num w:numId="11">
    <w:abstractNumId w:val="1"/>
  </w:num>
  <w:num w:numId="1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392"/>
    <w:rsid w:val="00003692"/>
    <w:rsid w:val="00006D09"/>
    <w:rsid w:val="000139C5"/>
    <w:rsid w:val="000160E9"/>
    <w:rsid w:val="00030534"/>
    <w:rsid w:val="00031134"/>
    <w:rsid w:val="000513FD"/>
    <w:rsid w:val="00053DC0"/>
    <w:rsid w:val="000565DB"/>
    <w:rsid w:val="0005751D"/>
    <w:rsid w:val="0006125C"/>
    <w:rsid w:val="000661EE"/>
    <w:rsid w:val="00067851"/>
    <w:rsid w:val="00082AFB"/>
    <w:rsid w:val="000855EB"/>
    <w:rsid w:val="00087081"/>
    <w:rsid w:val="00090B88"/>
    <w:rsid w:val="00091B50"/>
    <w:rsid w:val="00092254"/>
    <w:rsid w:val="000A1882"/>
    <w:rsid w:val="000A7259"/>
    <w:rsid w:val="000B0A80"/>
    <w:rsid w:val="000B43D0"/>
    <w:rsid w:val="000B4DAA"/>
    <w:rsid w:val="000C3EDF"/>
    <w:rsid w:val="000D283B"/>
    <w:rsid w:val="000F1A2B"/>
    <w:rsid w:val="000F6A65"/>
    <w:rsid w:val="000F6ACA"/>
    <w:rsid w:val="00110BD9"/>
    <w:rsid w:val="00113302"/>
    <w:rsid w:val="00116D36"/>
    <w:rsid w:val="00120D2C"/>
    <w:rsid w:val="001247AE"/>
    <w:rsid w:val="0014629F"/>
    <w:rsid w:val="00147D91"/>
    <w:rsid w:val="001575F2"/>
    <w:rsid w:val="001629D5"/>
    <w:rsid w:val="00171477"/>
    <w:rsid w:val="00181FEB"/>
    <w:rsid w:val="00190035"/>
    <w:rsid w:val="001903B9"/>
    <w:rsid w:val="001958BF"/>
    <w:rsid w:val="001A4C2B"/>
    <w:rsid w:val="001B35B4"/>
    <w:rsid w:val="001B4CD3"/>
    <w:rsid w:val="001C3352"/>
    <w:rsid w:val="001C35FE"/>
    <w:rsid w:val="001C535B"/>
    <w:rsid w:val="001C5607"/>
    <w:rsid w:val="001C700F"/>
    <w:rsid w:val="001D6318"/>
    <w:rsid w:val="001E5FEB"/>
    <w:rsid w:val="001E682E"/>
    <w:rsid w:val="001F2E1D"/>
    <w:rsid w:val="00203E44"/>
    <w:rsid w:val="00206C79"/>
    <w:rsid w:val="002103D5"/>
    <w:rsid w:val="00210C9E"/>
    <w:rsid w:val="0021130D"/>
    <w:rsid w:val="0021540E"/>
    <w:rsid w:val="00220E54"/>
    <w:rsid w:val="00241758"/>
    <w:rsid w:val="00254A20"/>
    <w:rsid w:val="002561BC"/>
    <w:rsid w:val="002654DA"/>
    <w:rsid w:val="00276DC1"/>
    <w:rsid w:val="00281921"/>
    <w:rsid w:val="002B616E"/>
    <w:rsid w:val="002C4731"/>
    <w:rsid w:val="002C55D0"/>
    <w:rsid w:val="002D3A8F"/>
    <w:rsid w:val="002E2F34"/>
    <w:rsid w:val="002E5373"/>
    <w:rsid w:val="002F10DB"/>
    <w:rsid w:val="003121F8"/>
    <w:rsid w:val="00313676"/>
    <w:rsid w:val="003234B6"/>
    <w:rsid w:val="0033413E"/>
    <w:rsid w:val="00335CEF"/>
    <w:rsid w:val="00341586"/>
    <w:rsid w:val="00343392"/>
    <w:rsid w:val="00347427"/>
    <w:rsid w:val="00367C48"/>
    <w:rsid w:val="00386A4C"/>
    <w:rsid w:val="00391F7A"/>
    <w:rsid w:val="003976DD"/>
    <w:rsid w:val="003A5EB0"/>
    <w:rsid w:val="003A7C08"/>
    <w:rsid w:val="003C2E7B"/>
    <w:rsid w:val="003D2103"/>
    <w:rsid w:val="003E535E"/>
    <w:rsid w:val="003E7D93"/>
    <w:rsid w:val="003F22C0"/>
    <w:rsid w:val="00412617"/>
    <w:rsid w:val="004157F1"/>
    <w:rsid w:val="00420621"/>
    <w:rsid w:val="004247F7"/>
    <w:rsid w:val="0043374A"/>
    <w:rsid w:val="00444218"/>
    <w:rsid w:val="004615CD"/>
    <w:rsid w:val="004625AD"/>
    <w:rsid w:val="00462C3C"/>
    <w:rsid w:val="0047469D"/>
    <w:rsid w:val="00474ECC"/>
    <w:rsid w:val="004774FE"/>
    <w:rsid w:val="004838C2"/>
    <w:rsid w:val="00485353"/>
    <w:rsid w:val="004946B1"/>
    <w:rsid w:val="004A7B9F"/>
    <w:rsid w:val="004C0BC4"/>
    <w:rsid w:val="004E3906"/>
    <w:rsid w:val="004F0AD5"/>
    <w:rsid w:val="004F1A63"/>
    <w:rsid w:val="004F2B9B"/>
    <w:rsid w:val="00501C95"/>
    <w:rsid w:val="00512F99"/>
    <w:rsid w:val="00523E3D"/>
    <w:rsid w:val="005248B3"/>
    <w:rsid w:val="005344BB"/>
    <w:rsid w:val="00580418"/>
    <w:rsid w:val="00594F05"/>
    <w:rsid w:val="005A4B60"/>
    <w:rsid w:val="005C3017"/>
    <w:rsid w:val="005C4E35"/>
    <w:rsid w:val="005D6E3C"/>
    <w:rsid w:val="005F7F10"/>
    <w:rsid w:val="006147EB"/>
    <w:rsid w:val="00623781"/>
    <w:rsid w:val="00641391"/>
    <w:rsid w:val="006424D8"/>
    <w:rsid w:val="0066373D"/>
    <w:rsid w:val="006660DE"/>
    <w:rsid w:val="00666F0F"/>
    <w:rsid w:val="00680B55"/>
    <w:rsid w:val="00685991"/>
    <w:rsid w:val="00691325"/>
    <w:rsid w:val="006A2414"/>
    <w:rsid w:val="006A6024"/>
    <w:rsid w:val="006B13D6"/>
    <w:rsid w:val="006B39E8"/>
    <w:rsid w:val="006C1701"/>
    <w:rsid w:val="006D4C96"/>
    <w:rsid w:val="006D6460"/>
    <w:rsid w:val="006D7F90"/>
    <w:rsid w:val="006E1640"/>
    <w:rsid w:val="006E6B90"/>
    <w:rsid w:val="00705828"/>
    <w:rsid w:val="007135F5"/>
    <w:rsid w:val="00717BA6"/>
    <w:rsid w:val="00723175"/>
    <w:rsid w:val="00742FDC"/>
    <w:rsid w:val="00744A02"/>
    <w:rsid w:val="007468C8"/>
    <w:rsid w:val="00752AC8"/>
    <w:rsid w:val="007532F2"/>
    <w:rsid w:val="00753691"/>
    <w:rsid w:val="007702F2"/>
    <w:rsid w:val="00771A0D"/>
    <w:rsid w:val="00776535"/>
    <w:rsid w:val="00785E0F"/>
    <w:rsid w:val="00791F23"/>
    <w:rsid w:val="0079626B"/>
    <w:rsid w:val="007B2D83"/>
    <w:rsid w:val="007B43AC"/>
    <w:rsid w:val="007C04EF"/>
    <w:rsid w:val="007D04A9"/>
    <w:rsid w:val="007D286C"/>
    <w:rsid w:val="007D2F6C"/>
    <w:rsid w:val="007F376A"/>
    <w:rsid w:val="00813205"/>
    <w:rsid w:val="008173E0"/>
    <w:rsid w:val="00817F70"/>
    <w:rsid w:val="008243D5"/>
    <w:rsid w:val="008327DE"/>
    <w:rsid w:val="00837765"/>
    <w:rsid w:val="00840485"/>
    <w:rsid w:val="00847FDE"/>
    <w:rsid w:val="00876443"/>
    <w:rsid w:val="008777B2"/>
    <w:rsid w:val="00880B5E"/>
    <w:rsid w:val="0088459D"/>
    <w:rsid w:val="00895791"/>
    <w:rsid w:val="008A1482"/>
    <w:rsid w:val="008F49FF"/>
    <w:rsid w:val="009019FC"/>
    <w:rsid w:val="00901B86"/>
    <w:rsid w:val="0091358A"/>
    <w:rsid w:val="009408F0"/>
    <w:rsid w:val="00955F8B"/>
    <w:rsid w:val="00956523"/>
    <w:rsid w:val="00960FCE"/>
    <w:rsid w:val="00962B5D"/>
    <w:rsid w:val="0096638F"/>
    <w:rsid w:val="009705A6"/>
    <w:rsid w:val="00982F6E"/>
    <w:rsid w:val="00983CF0"/>
    <w:rsid w:val="00985492"/>
    <w:rsid w:val="00986E6C"/>
    <w:rsid w:val="00994E8F"/>
    <w:rsid w:val="009A52EF"/>
    <w:rsid w:val="009A7C4E"/>
    <w:rsid w:val="009D2294"/>
    <w:rsid w:val="009D3568"/>
    <w:rsid w:val="009F5070"/>
    <w:rsid w:val="00A05279"/>
    <w:rsid w:val="00A05494"/>
    <w:rsid w:val="00A12E14"/>
    <w:rsid w:val="00A17C65"/>
    <w:rsid w:val="00A31539"/>
    <w:rsid w:val="00A31619"/>
    <w:rsid w:val="00A37CC5"/>
    <w:rsid w:val="00A43DE0"/>
    <w:rsid w:val="00A62027"/>
    <w:rsid w:val="00A71861"/>
    <w:rsid w:val="00A72561"/>
    <w:rsid w:val="00A7291A"/>
    <w:rsid w:val="00A85E4E"/>
    <w:rsid w:val="00A86A62"/>
    <w:rsid w:val="00A87FE0"/>
    <w:rsid w:val="00A92EB6"/>
    <w:rsid w:val="00A97E80"/>
    <w:rsid w:val="00AA2643"/>
    <w:rsid w:val="00AD0C7D"/>
    <w:rsid w:val="00AD159F"/>
    <w:rsid w:val="00AD7A9E"/>
    <w:rsid w:val="00AE4950"/>
    <w:rsid w:val="00AF4D8E"/>
    <w:rsid w:val="00B04043"/>
    <w:rsid w:val="00B2614C"/>
    <w:rsid w:val="00B274D0"/>
    <w:rsid w:val="00B36846"/>
    <w:rsid w:val="00B47200"/>
    <w:rsid w:val="00B51385"/>
    <w:rsid w:val="00B639BD"/>
    <w:rsid w:val="00B6714E"/>
    <w:rsid w:val="00B84990"/>
    <w:rsid w:val="00B95FD6"/>
    <w:rsid w:val="00BA3B2F"/>
    <w:rsid w:val="00BB0A67"/>
    <w:rsid w:val="00BB1722"/>
    <w:rsid w:val="00BB2ABE"/>
    <w:rsid w:val="00BB4907"/>
    <w:rsid w:val="00BB6200"/>
    <w:rsid w:val="00BC066E"/>
    <w:rsid w:val="00BD58DC"/>
    <w:rsid w:val="00BF06FD"/>
    <w:rsid w:val="00C06053"/>
    <w:rsid w:val="00C07F8B"/>
    <w:rsid w:val="00C17B60"/>
    <w:rsid w:val="00C21D47"/>
    <w:rsid w:val="00C23C64"/>
    <w:rsid w:val="00C23D1B"/>
    <w:rsid w:val="00C24383"/>
    <w:rsid w:val="00C2553E"/>
    <w:rsid w:val="00C55796"/>
    <w:rsid w:val="00C72E6F"/>
    <w:rsid w:val="00C7608E"/>
    <w:rsid w:val="00C81854"/>
    <w:rsid w:val="00C91D33"/>
    <w:rsid w:val="00CA1898"/>
    <w:rsid w:val="00CA305C"/>
    <w:rsid w:val="00CA4BD7"/>
    <w:rsid w:val="00CB17B0"/>
    <w:rsid w:val="00CB3EB4"/>
    <w:rsid w:val="00CB42A5"/>
    <w:rsid w:val="00CC534B"/>
    <w:rsid w:val="00CE27EE"/>
    <w:rsid w:val="00CE4A12"/>
    <w:rsid w:val="00CF1099"/>
    <w:rsid w:val="00D143B1"/>
    <w:rsid w:val="00D154E8"/>
    <w:rsid w:val="00D22BBD"/>
    <w:rsid w:val="00D23F66"/>
    <w:rsid w:val="00D26564"/>
    <w:rsid w:val="00D3212B"/>
    <w:rsid w:val="00D42588"/>
    <w:rsid w:val="00D60692"/>
    <w:rsid w:val="00D6177F"/>
    <w:rsid w:val="00D94DA7"/>
    <w:rsid w:val="00DA5F81"/>
    <w:rsid w:val="00DB3C38"/>
    <w:rsid w:val="00DB3F21"/>
    <w:rsid w:val="00DC49C4"/>
    <w:rsid w:val="00DC4AE9"/>
    <w:rsid w:val="00DC5436"/>
    <w:rsid w:val="00DD2CB7"/>
    <w:rsid w:val="00DD3743"/>
    <w:rsid w:val="00DE5785"/>
    <w:rsid w:val="00DE69B3"/>
    <w:rsid w:val="00DE76AE"/>
    <w:rsid w:val="00E027F8"/>
    <w:rsid w:val="00E14472"/>
    <w:rsid w:val="00E15EEC"/>
    <w:rsid w:val="00E20971"/>
    <w:rsid w:val="00E225A6"/>
    <w:rsid w:val="00E23B8B"/>
    <w:rsid w:val="00E23B96"/>
    <w:rsid w:val="00E24B55"/>
    <w:rsid w:val="00E25779"/>
    <w:rsid w:val="00E2662C"/>
    <w:rsid w:val="00E37E58"/>
    <w:rsid w:val="00E54E83"/>
    <w:rsid w:val="00E7179D"/>
    <w:rsid w:val="00E7274F"/>
    <w:rsid w:val="00E9551C"/>
    <w:rsid w:val="00EB6BE3"/>
    <w:rsid w:val="00EC0480"/>
    <w:rsid w:val="00ED360C"/>
    <w:rsid w:val="00EE0D16"/>
    <w:rsid w:val="00EE22B3"/>
    <w:rsid w:val="00EE2A22"/>
    <w:rsid w:val="00EF4D2D"/>
    <w:rsid w:val="00F000E2"/>
    <w:rsid w:val="00F130ED"/>
    <w:rsid w:val="00F22220"/>
    <w:rsid w:val="00F50197"/>
    <w:rsid w:val="00F51454"/>
    <w:rsid w:val="00F5192B"/>
    <w:rsid w:val="00F56B68"/>
    <w:rsid w:val="00F630C6"/>
    <w:rsid w:val="00F63284"/>
    <w:rsid w:val="00F673CB"/>
    <w:rsid w:val="00F74851"/>
    <w:rsid w:val="00F74B74"/>
    <w:rsid w:val="00F876A0"/>
    <w:rsid w:val="00F90A3C"/>
    <w:rsid w:val="00F90F11"/>
    <w:rsid w:val="00F913A8"/>
    <w:rsid w:val="00F9792A"/>
    <w:rsid w:val="00F979B6"/>
    <w:rsid w:val="00FB003E"/>
    <w:rsid w:val="00FB4BF5"/>
    <w:rsid w:val="00FB60E9"/>
    <w:rsid w:val="00FB66B7"/>
    <w:rsid w:val="00FC0C22"/>
    <w:rsid w:val="00FC12EE"/>
    <w:rsid w:val="00FC2E95"/>
    <w:rsid w:val="00FD36EA"/>
    <w:rsid w:val="00FF63D3"/>
    <w:rsid w:val="00FF6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82E"/>
    <w:rPr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76AE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913A8"/>
    <w:rPr>
      <w:rFonts w:ascii="Cambria" w:hAnsi="Cambria" w:cs="Times New Roman"/>
      <w:b/>
      <w:bCs/>
      <w:i/>
      <w:iCs/>
      <w:sz w:val="28"/>
      <w:szCs w:val="28"/>
      <w:lang w:val="en-AU"/>
    </w:rPr>
  </w:style>
  <w:style w:type="paragraph" w:styleId="BodyText">
    <w:name w:val="Body Text"/>
    <w:basedOn w:val="Normal"/>
    <w:link w:val="BodyTextChar"/>
    <w:uiPriority w:val="99"/>
    <w:rsid w:val="00DE76AE"/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913A8"/>
    <w:rPr>
      <w:rFonts w:cs="Times New Roman"/>
      <w:sz w:val="20"/>
      <w:szCs w:val="20"/>
      <w:lang w:val="en-AU"/>
    </w:rPr>
  </w:style>
  <w:style w:type="paragraph" w:customStyle="1" w:styleId="oddl-nadpis">
    <w:name w:val="oddíl-nadpis"/>
    <w:basedOn w:val="Normal"/>
    <w:uiPriority w:val="99"/>
    <w:rsid w:val="00DE76A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 w:val="24"/>
      <w:lang w:val="cs-CZ" w:eastAsia="en-US"/>
    </w:rPr>
  </w:style>
  <w:style w:type="paragraph" w:styleId="Footer">
    <w:name w:val="footer"/>
    <w:basedOn w:val="Normal"/>
    <w:link w:val="FooterChar"/>
    <w:uiPriority w:val="99"/>
    <w:rsid w:val="002B616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913A8"/>
    <w:rPr>
      <w:rFonts w:cs="Times New Roman"/>
      <w:sz w:val="20"/>
      <w:szCs w:val="20"/>
      <w:lang w:val="en-AU"/>
    </w:rPr>
  </w:style>
  <w:style w:type="character" w:styleId="PageNumber">
    <w:name w:val="page number"/>
    <w:basedOn w:val="DefaultParagraphFont"/>
    <w:uiPriority w:val="99"/>
    <w:rsid w:val="002B616E"/>
    <w:rPr>
      <w:rFonts w:cs="Times New Roman"/>
    </w:rPr>
  </w:style>
  <w:style w:type="paragraph" w:customStyle="1" w:styleId="Style">
    <w:name w:val="Style"/>
    <w:basedOn w:val="Normal"/>
    <w:uiPriority w:val="99"/>
    <w:rsid w:val="008777B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table" w:styleId="TableGrid">
    <w:name w:val="Table Grid"/>
    <w:basedOn w:val="TableNormal"/>
    <w:uiPriority w:val="99"/>
    <w:rsid w:val="008777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rsid w:val="00FB003E"/>
    <w:rPr>
      <w:rFonts w:cs="Times New Roman"/>
      <w:i/>
    </w:rPr>
  </w:style>
  <w:style w:type="paragraph" w:customStyle="1" w:styleId="a">
    <w:name w:val="Знак Знак"/>
    <w:basedOn w:val="Normal"/>
    <w:uiPriority w:val="99"/>
    <w:rsid w:val="004F1A6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D143B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143B1"/>
    <w:rPr>
      <w:rFonts w:cs="Times New Roman"/>
      <w:lang w:val="en-AU"/>
    </w:rPr>
  </w:style>
  <w:style w:type="paragraph" w:styleId="BodyText2">
    <w:name w:val="Body Text 2"/>
    <w:basedOn w:val="Normal"/>
    <w:link w:val="BodyText2Char"/>
    <w:uiPriority w:val="99"/>
    <w:rsid w:val="000A72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0A7259"/>
    <w:rPr>
      <w:rFonts w:cs="Times New Roman"/>
      <w:lang w:val="en-AU"/>
    </w:rPr>
  </w:style>
  <w:style w:type="paragraph" w:styleId="BalloonText">
    <w:name w:val="Balloon Text"/>
    <w:basedOn w:val="Normal"/>
    <w:link w:val="BalloonTextChar"/>
    <w:uiPriority w:val="99"/>
    <w:semiHidden/>
    <w:rsid w:val="004946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854"/>
    <w:rPr>
      <w:rFonts w:cs="Times New Roman"/>
      <w:sz w:val="2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2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320</Words>
  <Characters>1824</Characters>
  <Application>Microsoft Office Outlook</Application>
  <DocSecurity>0</DocSecurity>
  <Lines>0</Lines>
  <Paragraphs>0</Paragraphs>
  <ScaleCrop>false</ScaleCrop>
  <Company>MOEW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subject/>
  <dc:creator>dsgl304</dc:creator>
  <cp:keywords/>
  <dc:description/>
  <cp:lastModifiedBy>petrova</cp:lastModifiedBy>
  <cp:revision>2</cp:revision>
  <cp:lastPrinted>2015-08-26T09:44:00Z</cp:lastPrinted>
  <dcterms:created xsi:type="dcterms:W3CDTF">2015-08-27T07:48:00Z</dcterms:created>
  <dcterms:modified xsi:type="dcterms:W3CDTF">2015-08-27T07:48:00Z</dcterms:modified>
</cp:coreProperties>
</file>